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816E92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816E9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816E9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816E9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A6AA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11091/007-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D1F77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D1F77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A6AAE" w:rsidRPr="006A6AA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A6AAE" w:rsidRPr="006A6AAE">
          <w:rPr>
            <w:rStyle w:val="aa"/>
          </w:rPr>
          <w:t>440052, г. Пенза, ул. Ново-Тамбовская, д.9;</w:t>
        </w:r>
        <w:r w:rsidR="006A6AAE" w:rsidRPr="006A6AAE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A6AAE" w:rsidRPr="006A6AAE">
          <w:rPr>
            <w:rStyle w:val="aa"/>
          </w:rPr>
          <w:t xml:space="preserve"> Трансфузиологический кабинет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A6AAE" w:rsidRPr="006A6AAE">
          <w:rPr>
            <w:u w:val="single"/>
          </w:rPr>
          <w:t xml:space="preserve"> 11091/</w:t>
        </w:r>
        <w:r w:rsidR="006A6AAE">
          <w:t xml:space="preserve">007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A6AAE" w:rsidRPr="006A6AAE">
          <w:rPr>
            <w:rStyle w:val="aa"/>
          </w:rPr>
          <w:t xml:space="preserve"> Врач-трансфузиолог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A6AAE" w:rsidRPr="006A6AAE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A6AAE" w:rsidRPr="006A6AA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13A0F" w:rsidP="00AD14A4">
      <w:fldSimple w:instr=" DOCVARIABLE izm_nd_new \* MERGEFORMAT ">
        <w:r w:rsidR="00816E92" w:rsidRPr="00816E92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816E9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16E92" w:rsidRPr="00816E92" w:rsidRDefault="00816E9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816E92">
              <w:rPr>
                <w:b/>
              </w:rPr>
              <w:t>Выезды</w:t>
            </w:r>
          </w:p>
        </w:tc>
        <w:tc>
          <w:tcPr>
            <w:tcW w:w="1701" w:type="dxa"/>
            <w:vAlign w:val="center"/>
          </w:tcPr>
          <w:p w:rsidR="00816E92" w:rsidRPr="00F27D93" w:rsidRDefault="00816E9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16E92" w:rsidRPr="00F27D93" w:rsidRDefault="00816E9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16E92" w:rsidRPr="00F27D93" w:rsidRDefault="00816E92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816E92" w:rsidRPr="00F27D93" w:rsidRDefault="00816E92" w:rsidP="00745D40">
            <w:pPr>
              <w:pStyle w:val="a8"/>
            </w:pPr>
            <w:r>
              <w:t>50</w:t>
            </w:r>
          </w:p>
        </w:tc>
      </w:tr>
      <w:tr w:rsidR="00816E9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16E92" w:rsidRPr="00816E92" w:rsidRDefault="00816E92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816E9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16E92" w:rsidRPr="00F27D93" w:rsidRDefault="00816E9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16E92" w:rsidRPr="00F27D93" w:rsidRDefault="00816E9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16E92" w:rsidRPr="00F27D93" w:rsidRDefault="004779D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16E92" w:rsidRDefault="00816E92" w:rsidP="00745D40">
            <w:pPr>
              <w:pStyle w:val="a8"/>
            </w:pPr>
          </w:p>
        </w:tc>
      </w:tr>
      <w:tr w:rsidR="00816E9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16E92" w:rsidRPr="00816E92" w:rsidRDefault="00816E92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816E9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16E92" w:rsidRDefault="00816E9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16E92" w:rsidRDefault="00816E9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16E92" w:rsidRDefault="004779D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16E92" w:rsidRDefault="00816E92" w:rsidP="00745D40">
            <w:pPr>
              <w:pStyle w:val="a8"/>
            </w:pPr>
          </w:p>
        </w:tc>
      </w:tr>
      <w:tr w:rsidR="004779D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779D6" w:rsidRPr="004779D6" w:rsidRDefault="004779D6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4779D6">
              <w:rPr>
                <w:b/>
                <w:i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779D6" w:rsidRDefault="004779D6" w:rsidP="00745D40">
            <w:pPr>
              <w:pStyle w:val="a8"/>
            </w:pPr>
            <w:r>
              <w:t>10</w:t>
            </w:r>
          </w:p>
        </w:tc>
      </w:tr>
      <w:tr w:rsidR="004779D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779D6" w:rsidRPr="004779D6" w:rsidRDefault="004779D6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4779D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779D6" w:rsidRDefault="004779D6" w:rsidP="00745D40">
            <w:pPr>
              <w:pStyle w:val="a8"/>
            </w:pPr>
          </w:p>
        </w:tc>
      </w:tr>
      <w:tr w:rsidR="004779D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779D6" w:rsidRPr="004779D6" w:rsidRDefault="004779D6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4779D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779D6" w:rsidRDefault="004779D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779D6" w:rsidRDefault="004779D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779D6" w:rsidRPr="004779D6">
          <w:rPr>
            <w:bCs/>
          </w:rPr>
          <w:t>-</w:t>
        </w:r>
        <w:r w:rsidR="004779D6" w:rsidRPr="004779D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779D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16E92" w:rsidTr="00816E9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6E92" w:rsidRDefault="00816E92" w:rsidP="00AA46ED">
            <w:pPr>
              <w:pStyle w:val="a8"/>
            </w:pPr>
            <w:r w:rsidRPr="00816E9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6E9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6E92" w:rsidRDefault="00816E92" w:rsidP="00AA46ED">
            <w:pPr>
              <w:pStyle w:val="a8"/>
            </w:pPr>
            <w:r w:rsidRPr="00816E9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6E9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6E9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16E9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6E92" w:rsidRDefault="00816E92" w:rsidP="00AA46ED">
            <w:pPr>
              <w:pStyle w:val="a8"/>
            </w:pPr>
            <w:r w:rsidRPr="00816E92">
              <w:t>Митяева Ольга Александровна</w:t>
            </w:r>
          </w:p>
        </w:tc>
      </w:tr>
      <w:tr w:rsidR="00AA46ED" w:rsidRPr="00816E92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16E92" w:rsidRDefault="00816E92" w:rsidP="00AA46ED">
            <w:pPr>
              <w:pStyle w:val="a8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16E9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16E92" w:rsidRDefault="00816E92" w:rsidP="00AA46ED">
            <w:pPr>
              <w:pStyle w:val="a8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16E9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16E92" w:rsidRDefault="00816E92" w:rsidP="00AA46ED">
            <w:pPr>
              <w:pStyle w:val="a8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16E9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16E92" w:rsidRDefault="00816E92" w:rsidP="00AA46ED">
            <w:pPr>
              <w:pStyle w:val="a8"/>
              <w:rPr>
                <w:b/>
                <w:vertAlign w:val="superscript"/>
              </w:rPr>
            </w:pPr>
            <w:r w:rsidRPr="00816E92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E92" w:rsidRDefault="00816E92" w:rsidP="0076042D">
      <w:pPr>
        <w:pStyle w:val="a9"/>
      </w:pPr>
      <w:r>
        <w:separator/>
      </w:r>
    </w:p>
  </w:endnote>
  <w:endnote w:type="continuationSeparator" w:id="0">
    <w:p w:rsidR="00816E92" w:rsidRDefault="00816E9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A6AA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11091/007-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13A0F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13A0F" w:rsidRPr="00751B84">
            <w:rPr>
              <w:rStyle w:val="ad"/>
              <w:sz w:val="20"/>
              <w:szCs w:val="20"/>
            </w:rPr>
            <w:fldChar w:fldCharType="separate"/>
          </w:r>
          <w:r w:rsidR="006A6AAE">
            <w:rPr>
              <w:rStyle w:val="ad"/>
              <w:noProof/>
              <w:sz w:val="20"/>
              <w:szCs w:val="20"/>
            </w:rPr>
            <w:t>1</w:t>
          </w:r>
          <w:r w:rsidR="00213A0F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A6AAE" w:rsidRPr="006A6AAE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E92" w:rsidRDefault="00816E92" w:rsidP="0076042D">
      <w:pPr>
        <w:pStyle w:val="a9"/>
      </w:pPr>
      <w:r>
        <w:separator/>
      </w:r>
    </w:p>
  </w:footnote>
  <w:footnote w:type="continuationSeparator" w:id="0">
    <w:p w:rsidR="00816E92" w:rsidRDefault="00816E9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Трансфузиологический кабинет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60ACEC93BBAB4AAC9331F034B0915467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7- Б "/>
    <w:docVar w:name="oborud" w:val=" Холодильники, морозильные камеры, плазморазмораживател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F7EB177E25947A9A8D90BABAFD19A7E"/>
    <w:docVar w:name="rm_id" w:val="105"/>
    <w:docVar w:name="rm_name" w:val=" Врач-трансфузиолог "/>
    <w:docVar w:name="rm_number" w:val=" 11091/007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Кровь и плазма крови "/>
    <w:docVar w:name="version" w:val="51"/>
    <w:docVar w:name="zona_name" w:val="Кабинет"/>
    <w:docVar w:name="zona_time" w:val="10"/>
  </w:docVars>
  <w:rsids>
    <w:rsidRoot w:val="00E91CBE"/>
    <w:rsid w:val="00025683"/>
    <w:rsid w:val="0002732D"/>
    <w:rsid w:val="0004413A"/>
    <w:rsid w:val="00046815"/>
    <w:rsid w:val="0005566C"/>
    <w:rsid w:val="000D1F5B"/>
    <w:rsid w:val="00110025"/>
    <w:rsid w:val="001429B1"/>
    <w:rsid w:val="001607C8"/>
    <w:rsid w:val="001A42B0"/>
    <w:rsid w:val="001F4D8D"/>
    <w:rsid w:val="00213A0F"/>
    <w:rsid w:val="00234932"/>
    <w:rsid w:val="00240A51"/>
    <w:rsid w:val="002E55C6"/>
    <w:rsid w:val="00305B2F"/>
    <w:rsid w:val="00367816"/>
    <w:rsid w:val="003876C3"/>
    <w:rsid w:val="003A7701"/>
    <w:rsid w:val="003C24DB"/>
    <w:rsid w:val="0040104A"/>
    <w:rsid w:val="00402CAC"/>
    <w:rsid w:val="00444410"/>
    <w:rsid w:val="004779D6"/>
    <w:rsid w:val="00481EAC"/>
    <w:rsid w:val="004A47AD"/>
    <w:rsid w:val="004C4DB2"/>
    <w:rsid w:val="004D1F77"/>
    <w:rsid w:val="00506D53"/>
    <w:rsid w:val="00563E94"/>
    <w:rsid w:val="0056739C"/>
    <w:rsid w:val="00576095"/>
    <w:rsid w:val="005A009F"/>
    <w:rsid w:val="005A3A36"/>
    <w:rsid w:val="005B466C"/>
    <w:rsid w:val="005B7FE8"/>
    <w:rsid w:val="005C0A9A"/>
    <w:rsid w:val="005D5727"/>
    <w:rsid w:val="006554D8"/>
    <w:rsid w:val="0069682B"/>
    <w:rsid w:val="006A6AAE"/>
    <w:rsid w:val="006C28B3"/>
    <w:rsid w:val="007049EB"/>
    <w:rsid w:val="00710271"/>
    <w:rsid w:val="00717C9F"/>
    <w:rsid w:val="00745D40"/>
    <w:rsid w:val="00751B84"/>
    <w:rsid w:val="007545C3"/>
    <w:rsid w:val="0076042D"/>
    <w:rsid w:val="00760B3F"/>
    <w:rsid w:val="007A4C5E"/>
    <w:rsid w:val="007D1852"/>
    <w:rsid w:val="007D2CEA"/>
    <w:rsid w:val="00816E92"/>
    <w:rsid w:val="00856A6F"/>
    <w:rsid w:val="00883461"/>
    <w:rsid w:val="008E68DE"/>
    <w:rsid w:val="0090588D"/>
    <w:rsid w:val="00916FB5"/>
    <w:rsid w:val="0092778A"/>
    <w:rsid w:val="00967790"/>
    <w:rsid w:val="0098222D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4545B"/>
    <w:rsid w:val="00BA5029"/>
    <w:rsid w:val="00BC2F3C"/>
    <w:rsid w:val="00C02721"/>
    <w:rsid w:val="00C84A30"/>
    <w:rsid w:val="00CE3307"/>
    <w:rsid w:val="00CF2E61"/>
    <w:rsid w:val="00D76DF8"/>
    <w:rsid w:val="00DB5302"/>
    <w:rsid w:val="00DD6B1F"/>
    <w:rsid w:val="00E124F4"/>
    <w:rsid w:val="00E36337"/>
    <w:rsid w:val="00E552F7"/>
    <w:rsid w:val="00E9011D"/>
    <w:rsid w:val="00E91CBE"/>
    <w:rsid w:val="00EB72AD"/>
    <w:rsid w:val="00EC37A1"/>
    <w:rsid w:val="00ED5B66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77071-776A-4693-9E62-6DD1DF28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3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12</cp:revision>
  <dcterms:created xsi:type="dcterms:W3CDTF">2016-07-19T05:55:00Z</dcterms:created>
  <dcterms:modified xsi:type="dcterms:W3CDTF">2016-11-25T06:19:00Z</dcterms:modified>
</cp:coreProperties>
</file>